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E70EF">
        <w:rPr>
          <w:rFonts w:ascii="Arial" w:hAnsi="Arial" w:cs="Arial"/>
          <w:b/>
          <w:caps/>
          <w:sz w:val="28"/>
          <w:szCs w:val="28"/>
        </w:rPr>
        <w:t>2487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E70EF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EF">
              <w:rPr>
                <w:rFonts w:ascii="Arial" w:hAnsi="Arial" w:cs="Arial"/>
                <w:sz w:val="20"/>
                <w:szCs w:val="20"/>
              </w:rPr>
              <w:t xml:space="preserve">Congratula o COLÉGIO OBJETIVO JÚNIOR pela realização da Feira do Conhecimento, ocorrida em 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EE70EF">
              <w:rPr>
                <w:rFonts w:ascii="Arial" w:hAnsi="Arial" w:cs="Arial"/>
                <w:sz w:val="20"/>
                <w:szCs w:val="20"/>
              </w:rPr>
              <w:t xml:space="preserve">6 de novembro de 2015.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EE70EF">
        <w:rPr>
          <w:rFonts w:ascii="Arial" w:hAnsi="Arial" w:cs="Arial"/>
        </w:rPr>
        <w:t>ao</w:t>
      </w:r>
      <w:r w:rsidR="00EE70EF" w:rsidRPr="00EE70EF">
        <w:rPr>
          <w:rFonts w:ascii="Arial" w:hAnsi="Arial" w:cs="Arial"/>
        </w:rPr>
        <w:t xml:space="preserve"> COLÉGIO OBJETIVO JÚNIOR pela realização da Feira do Conhecimento, ocorrida em </w:t>
      </w:r>
      <w:r w:rsidR="00EE70EF">
        <w:rPr>
          <w:rFonts w:ascii="Arial" w:hAnsi="Arial" w:cs="Arial"/>
        </w:rPr>
        <w:t>0</w:t>
      </w:r>
      <w:r w:rsidR="00EE70EF" w:rsidRPr="00EE70EF">
        <w:rPr>
          <w:rFonts w:ascii="Arial" w:hAnsi="Arial" w:cs="Arial"/>
        </w:rPr>
        <w:t>6 de novembro de 2015.</w:t>
      </w:r>
    </w:p>
    <w:p w:rsidR="00EE70EF" w:rsidRPr="00BF791A" w:rsidRDefault="00EE70EF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importância desse evento no desenvolvimento dos estudantes e desejamos sucesso em edições futuras.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E70EF">
        <w:rPr>
          <w:rFonts w:ascii="Arial" w:hAnsi="Arial" w:cs="Arial"/>
        </w:rPr>
        <w:t>18 de novembro de 2015.</w:t>
      </w:r>
    </w:p>
    <w:p w:rsidR="00EE70EF" w:rsidRDefault="00EE70EF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E70EF" w:rsidRDefault="00EE70EF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E70EF" w:rsidRDefault="00EE70EF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E70EF" w:rsidRPr="00EE70EF" w:rsidRDefault="00EE70EF" w:rsidP="00EE70EF">
      <w:pPr>
        <w:jc w:val="center"/>
        <w:rPr>
          <w:rFonts w:ascii="Arial" w:hAnsi="Arial"/>
          <w:b/>
          <w:smallCaps/>
        </w:rPr>
      </w:pPr>
      <w:r w:rsidRPr="00EE70EF">
        <w:rPr>
          <w:rFonts w:ascii="Arial" w:hAnsi="Arial"/>
          <w:b/>
          <w:smallCaps/>
        </w:rPr>
        <w:t>VALMIR DO PARQUE MEIA LUA</w:t>
      </w:r>
    </w:p>
    <w:p w:rsidR="00EE70EF" w:rsidRPr="00EE70EF" w:rsidRDefault="00EE70EF" w:rsidP="00EE70EF">
      <w:pPr>
        <w:jc w:val="center"/>
        <w:rPr>
          <w:rFonts w:ascii="Arial" w:hAnsi="Arial"/>
        </w:rPr>
      </w:pPr>
      <w:r w:rsidRPr="00EE70EF">
        <w:rPr>
          <w:rFonts w:ascii="Arial" w:hAnsi="Arial"/>
        </w:rPr>
        <w:t>Vereador – PSD</w:t>
      </w:r>
    </w:p>
    <w:sectPr w:rsidR="00EE70EF" w:rsidRPr="00EE70EF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712" w:rsidRDefault="00112712">
      <w:r>
        <w:separator/>
      </w:r>
    </w:p>
  </w:endnote>
  <w:endnote w:type="continuationSeparator" w:id="0">
    <w:p w:rsidR="00112712" w:rsidRDefault="00112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712" w:rsidRDefault="00112712">
      <w:r>
        <w:separator/>
      </w:r>
    </w:p>
  </w:footnote>
  <w:footnote w:type="continuationSeparator" w:id="0">
    <w:p w:rsidR="00112712" w:rsidRDefault="00112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A37F1D" wp14:editId="0A5050F5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63E7D2D" wp14:editId="66550DB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7FB6A83" wp14:editId="3331FF4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201C1367" wp14:editId="7021158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12712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EE70EF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C4B64-1F35-4023-BC39-278FB74CC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2015-11-16T11:49:00Z</dcterms:created>
  <dcterms:modified xsi:type="dcterms:W3CDTF">2015-11-16T11:49:00Z</dcterms:modified>
</cp:coreProperties>
</file>